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D1E" w:rsidRDefault="00A54320" w:rsidP="00A54320">
      <w:pPr>
        <w:ind w:left="6120"/>
        <w:rPr>
          <w:sz w:val="20"/>
          <w:szCs w:val="20"/>
        </w:rPr>
      </w:pPr>
      <w:r w:rsidRPr="00597D1E">
        <w:rPr>
          <w:sz w:val="20"/>
          <w:szCs w:val="20"/>
        </w:rPr>
        <w:t>Приложение</w:t>
      </w:r>
      <w:r w:rsidR="00597D1E">
        <w:rPr>
          <w:sz w:val="20"/>
          <w:szCs w:val="20"/>
        </w:rPr>
        <w:t xml:space="preserve"> </w:t>
      </w:r>
      <w:r w:rsidRPr="00597D1E">
        <w:rPr>
          <w:sz w:val="20"/>
          <w:szCs w:val="20"/>
        </w:rPr>
        <w:t xml:space="preserve">к </w:t>
      </w:r>
      <w:r w:rsidR="002709DB" w:rsidRPr="00597D1E">
        <w:rPr>
          <w:sz w:val="20"/>
          <w:szCs w:val="20"/>
        </w:rPr>
        <w:t>постановлению</w:t>
      </w:r>
      <w:r w:rsidRPr="00597D1E">
        <w:rPr>
          <w:sz w:val="20"/>
          <w:szCs w:val="20"/>
        </w:rPr>
        <w:t xml:space="preserve"> </w:t>
      </w:r>
    </w:p>
    <w:p w:rsidR="00A54320" w:rsidRPr="00597D1E" w:rsidRDefault="00A54320" w:rsidP="00A54320">
      <w:pPr>
        <w:ind w:left="6120"/>
        <w:rPr>
          <w:sz w:val="20"/>
          <w:szCs w:val="20"/>
        </w:rPr>
      </w:pPr>
      <w:r w:rsidRPr="00597D1E">
        <w:rPr>
          <w:sz w:val="20"/>
          <w:szCs w:val="20"/>
        </w:rPr>
        <w:t>Администрации</w:t>
      </w:r>
      <w:r w:rsidR="00597D1E">
        <w:rPr>
          <w:sz w:val="20"/>
          <w:szCs w:val="20"/>
        </w:rPr>
        <w:t xml:space="preserve"> </w:t>
      </w:r>
      <w:r w:rsidR="0021636C" w:rsidRPr="00597D1E">
        <w:rPr>
          <w:sz w:val="20"/>
          <w:szCs w:val="20"/>
        </w:rPr>
        <w:t>муниципального района</w:t>
      </w:r>
      <w:r w:rsidR="003069E8" w:rsidRPr="00597D1E">
        <w:rPr>
          <w:sz w:val="20"/>
          <w:szCs w:val="20"/>
        </w:rPr>
        <w:br/>
      </w:r>
      <w:r w:rsidRPr="00597D1E">
        <w:rPr>
          <w:sz w:val="20"/>
          <w:szCs w:val="20"/>
        </w:rPr>
        <w:t xml:space="preserve">от </w:t>
      </w:r>
      <w:r w:rsidR="00B50A13">
        <w:rPr>
          <w:sz w:val="20"/>
          <w:szCs w:val="20"/>
        </w:rPr>
        <w:t>23.03.2026 № 388</w:t>
      </w:r>
      <w:bookmarkStart w:id="0" w:name="_GoBack"/>
      <w:bookmarkEnd w:id="0"/>
    </w:p>
    <w:p w:rsidR="00A54320" w:rsidRPr="003E2A4F" w:rsidRDefault="00A54320" w:rsidP="00A54320"/>
    <w:p w:rsidR="00A54320" w:rsidRPr="003E2A4F" w:rsidRDefault="00A54320" w:rsidP="003069E8">
      <w:pPr>
        <w:jc w:val="center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1554"/>
        <w:gridCol w:w="1697"/>
        <w:gridCol w:w="2199"/>
        <w:gridCol w:w="2158"/>
      </w:tblGrid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b/>
                <w:sz w:val="22"/>
                <w:szCs w:val="22"/>
              </w:rPr>
            </w:pPr>
            <w:r w:rsidRPr="00E54E45">
              <w:rPr>
                <w:b/>
                <w:sz w:val="22"/>
                <w:szCs w:val="22"/>
              </w:rPr>
              <w:t>Аннулируемый адрес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b/>
                <w:sz w:val="22"/>
                <w:szCs w:val="22"/>
              </w:rPr>
            </w:pPr>
            <w:r w:rsidRPr="00E54E45">
              <w:rPr>
                <w:b/>
                <w:sz w:val="22"/>
                <w:szCs w:val="22"/>
              </w:rPr>
              <w:t>Уникальный номер в ГАР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b/>
                <w:sz w:val="22"/>
                <w:szCs w:val="22"/>
              </w:rPr>
            </w:pPr>
            <w:r w:rsidRPr="00E54E45">
              <w:rPr>
                <w:b/>
                <w:sz w:val="22"/>
                <w:szCs w:val="22"/>
              </w:rPr>
              <w:t>Кадастровый номер объектов недвижимости (при наличии)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b/>
                <w:sz w:val="22"/>
                <w:szCs w:val="22"/>
              </w:rPr>
            </w:pPr>
            <w:r w:rsidRPr="00E54E45">
              <w:rPr>
                <w:b/>
                <w:sz w:val="22"/>
                <w:szCs w:val="22"/>
              </w:rPr>
              <w:t>Присвоенный адрес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b/>
                <w:sz w:val="22"/>
                <w:szCs w:val="22"/>
              </w:rPr>
            </w:pPr>
            <w:r w:rsidRPr="00E54E45">
              <w:rPr>
                <w:b/>
                <w:sz w:val="22"/>
                <w:szCs w:val="22"/>
              </w:rPr>
              <w:t>Кадастровый номер объектов недвижимости (при наличии)</w:t>
            </w:r>
          </w:p>
        </w:tc>
      </w:tr>
      <w:tr w:rsidR="00E54E45" w:rsidRPr="00E54E45" w:rsidTr="00633CB4">
        <w:trPr>
          <w:trHeight w:val="2200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район, городское поселение Дудинка, территория </w:t>
            </w:r>
            <w:proofErr w:type="spellStart"/>
            <w:r w:rsidRPr="00E54E45">
              <w:rPr>
                <w:sz w:val="22"/>
                <w:szCs w:val="22"/>
              </w:rPr>
              <w:t>Сузунское</w:t>
            </w:r>
            <w:proofErr w:type="spellEnd"/>
            <w:r w:rsidRPr="00E54E45">
              <w:rPr>
                <w:sz w:val="22"/>
                <w:szCs w:val="22"/>
              </w:rPr>
              <w:t xml:space="preserve"> месторождение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>a7592348-2d44-46c0-9a06-041c347056a7</w:t>
            </w:r>
          </w:p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округ, территория </w:t>
            </w:r>
            <w:proofErr w:type="spellStart"/>
            <w:r w:rsidRPr="00E54E45">
              <w:rPr>
                <w:sz w:val="22"/>
                <w:szCs w:val="22"/>
              </w:rPr>
              <w:t>Сузунское</w:t>
            </w:r>
            <w:proofErr w:type="spellEnd"/>
            <w:r w:rsidRPr="00E54E45">
              <w:rPr>
                <w:sz w:val="22"/>
                <w:szCs w:val="22"/>
              </w:rPr>
              <w:t xml:space="preserve"> месторождение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сельское поселение Караул, месторождение </w:t>
            </w:r>
            <w:proofErr w:type="spellStart"/>
            <w:r w:rsidRPr="00E54E45">
              <w:rPr>
                <w:sz w:val="22"/>
                <w:szCs w:val="22"/>
              </w:rPr>
              <w:t>Мессояхское</w:t>
            </w:r>
            <w:proofErr w:type="spellEnd"/>
            <w:r w:rsidRPr="00E54E45">
              <w:rPr>
                <w:sz w:val="22"/>
                <w:szCs w:val="22"/>
              </w:rPr>
              <w:t xml:space="preserve"> газовое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E54E45">
              <w:rPr>
                <w:sz w:val="22"/>
                <w:szCs w:val="22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</w:rPr>
              <w:t>9106b20a-2bde-4cec-8695-678aa4446e5d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округ, месторождение </w:t>
            </w:r>
            <w:proofErr w:type="spellStart"/>
            <w:r w:rsidRPr="00E54E45">
              <w:rPr>
                <w:sz w:val="22"/>
                <w:szCs w:val="22"/>
              </w:rPr>
              <w:t>Мессояхское</w:t>
            </w:r>
            <w:proofErr w:type="spellEnd"/>
            <w:r w:rsidRPr="00E54E45">
              <w:rPr>
                <w:sz w:val="22"/>
                <w:szCs w:val="22"/>
              </w:rPr>
              <w:t xml:space="preserve"> газовое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сельское поселение Караул, месторождение </w:t>
            </w:r>
            <w:proofErr w:type="spellStart"/>
            <w:r w:rsidRPr="00E54E45">
              <w:rPr>
                <w:sz w:val="22"/>
                <w:szCs w:val="22"/>
              </w:rPr>
              <w:t>Пеляткинское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  <w:shd w:val="clear" w:color="auto" w:fill="FFFFFF"/>
              </w:rPr>
              <w:t>9106b20a-2bde-4cec-8695-678aa4446e5d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округ, месторождение </w:t>
            </w:r>
            <w:proofErr w:type="spellStart"/>
            <w:r w:rsidRPr="00E54E45">
              <w:rPr>
                <w:sz w:val="22"/>
                <w:szCs w:val="22"/>
              </w:rPr>
              <w:t>Пеляткинское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>Российская Федерация Красноярский край, муниципальный район Таймырский Долгано-Ненецкий, городское поселение Диксон, территория Аэропорт о. Средний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</w:rPr>
              <w:t>450428b0-4a56-4058-a30e-e4c390b4edbd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t>Российская Федерация, Красноярский край, Таймырский Долгано-Ненецкий муниципальный округ, территория Аэропорт о. Средний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</w:t>
            </w:r>
            <w:r w:rsidRPr="00E54E45">
              <w:rPr>
                <w:sz w:val="22"/>
                <w:szCs w:val="22"/>
              </w:rPr>
              <w:lastRenderedPageBreak/>
              <w:t>городское поселение Диксон, территория МГ-2 Визе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lastRenderedPageBreak/>
              <w:br/>
            </w:r>
            <w:r w:rsidRPr="00E54E45">
              <w:rPr>
                <w:sz w:val="22"/>
                <w:szCs w:val="22"/>
                <w:shd w:val="clear" w:color="auto" w:fill="FFFFFF"/>
              </w:rPr>
              <w:t>35103cd4-23d9-4f96-8c15-d47b7962b449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</w:t>
            </w:r>
            <w:r w:rsidRPr="00E54E45">
              <w:rPr>
                <w:sz w:val="22"/>
                <w:szCs w:val="22"/>
              </w:rPr>
              <w:lastRenderedPageBreak/>
              <w:t>округ, территория МГ-2 Визе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lastRenderedPageBreak/>
              <w:t>Российская Федерация Красноярский край, муниципальный район Таймырский Долгано-Ненецкий, городское поселе</w:t>
            </w:r>
            <w:r w:rsidR="00027A20" w:rsidRPr="00E54E45">
              <w:rPr>
                <w:sz w:val="22"/>
                <w:szCs w:val="22"/>
              </w:rPr>
              <w:t>ние Диксон, территория ГФ Колба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B50A13">
              <w:rPr>
                <w:sz w:val="22"/>
                <w:szCs w:val="22"/>
                <w:lang w:val="en-US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  <w:lang w:val="en-US"/>
              </w:rPr>
              <w:t>7b8f69db-357b-42b0-b8cb-d0e0e730a3f5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>Российская Федерация, Красноярский край, Таймырский Долгано-Ненецкий муниципальный округ, территория ГФ Колба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>Российская Федерация Красноярский край, муниципальный район Таймырский Долгано-Ненецкий, городское поселение Диксон, территория МГ-2 им. Г.А. Ушакова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B50A13">
              <w:rPr>
                <w:sz w:val="22"/>
                <w:szCs w:val="22"/>
                <w:lang w:val="en-US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  <w:lang w:val="en-US"/>
              </w:rPr>
              <w:t>402af960-f332-4b4a-9a7c-06a135f523c3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t>Российская Федерация, Красноярский край, Таймырский Долгано-Ненецкий муниципальный округ, территория МГ-2 им. Г.А. Ушакова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>Российская Федерация Красноярский край, муниципальный район Таймырский Долгано-Ненецкий, городское поселение Диксон, территория МГ-2 о-ва Известий ЦИК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B50A13">
              <w:rPr>
                <w:sz w:val="22"/>
                <w:szCs w:val="22"/>
                <w:lang w:val="en-US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  <w:lang w:val="en-US"/>
              </w:rPr>
              <w:t>f0aa654b-cc2b-41fb-99d3-78f176774ffb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t>Российская Федерация, Красноярский край, Таймырский Долгано-Ненецкий муниципальный округ, территория МГ-2 о-ва Известий ЦИК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городское поселение Диксон, территория МГ-2 </w:t>
            </w:r>
            <w:proofErr w:type="spellStart"/>
            <w:r w:rsidRPr="00E54E45">
              <w:rPr>
                <w:sz w:val="22"/>
                <w:szCs w:val="22"/>
              </w:rPr>
              <w:t>Стерлегова</w:t>
            </w:r>
            <w:proofErr w:type="spellEnd"/>
            <w:r w:rsidRPr="00E54E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B50A13">
              <w:rPr>
                <w:sz w:val="22"/>
                <w:szCs w:val="22"/>
                <w:lang w:val="en-US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  <w:lang w:val="en-US"/>
              </w:rPr>
              <w:t>03ef4f08-b7db-4d53-b687-37c041401f2e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округ, территория МГ-2 </w:t>
            </w:r>
            <w:proofErr w:type="spellStart"/>
            <w:r w:rsidRPr="00E54E45">
              <w:rPr>
                <w:sz w:val="22"/>
                <w:szCs w:val="22"/>
              </w:rPr>
              <w:t>Стерлегова</w:t>
            </w:r>
            <w:proofErr w:type="spellEnd"/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городское поселение Диксон, территория Радионавигационная станция </w:t>
            </w:r>
            <w:proofErr w:type="spellStart"/>
            <w:r w:rsidRPr="00E54E45">
              <w:rPr>
                <w:sz w:val="22"/>
                <w:szCs w:val="22"/>
              </w:rPr>
              <w:t>Стерлегова</w:t>
            </w:r>
            <w:proofErr w:type="spellEnd"/>
            <w:r w:rsidRPr="00E54E45">
              <w:rPr>
                <w:sz w:val="22"/>
                <w:szCs w:val="22"/>
              </w:rPr>
              <w:t xml:space="preserve">,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E54E45">
              <w:rPr>
                <w:sz w:val="22"/>
                <w:szCs w:val="22"/>
              </w:rPr>
              <w:br/>
            </w:r>
            <w:r w:rsidRPr="00E54E45">
              <w:rPr>
                <w:sz w:val="22"/>
                <w:szCs w:val="22"/>
                <w:shd w:val="clear" w:color="auto" w:fill="FFFFFF"/>
              </w:rPr>
              <w:t>deeb3153-8d1d-4696-837c-0f348331a086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округ, территория Радионавигационная станция </w:t>
            </w:r>
            <w:proofErr w:type="spellStart"/>
            <w:r w:rsidRPr="00E54E45">
              <w:rPr>
                <w:sz w:val="22"/>
                <w:szCs w:val="22"/>
              </w:rPr>
              <w:t>Стерлегова</w:t>
            </w:r>
            <w:proofErr w:type="spellEnd"/>
            <w:r w:rsidRPr="00E54E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  <w:tr w:rsidR="00E54E45" w:rsidRPr="00E54E45" w:rsidTr="00633CB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eastAsia="ru-RU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</w:t>
            </w:r>
            <w:r w:rsidRPr="00E54E45">
              <w:rPr>
                <w:sz w:val="22"/>
                <w:szCs w:val="22"/>
              </w:rPr>
              <w:lastRenderedPageBreak/>
              <w:t>городское поселение Диксон, территория ОГМС им. Е.К. Федорова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  <w:r w:rsidRPr="00B50A13">
              <w:rPr>
                <w:sz w:val="22"/>
                <w:szCs w:val="22"/>
                <w:lang w:val="en-US"/>
              </w:rPr>
              <w:lastRenderedPageBreak/>
              <w:br/>
            </w:r>
            <w:r w:rsidRPr="00E54E45">
              <w:rPr>
                <w:sz w:val="22"/>
                <w:szCs w:val="22"/>
                <w:shd w:val="clear" w:color="auto" w:fill="FFFFFF"/>
                <w:lang w:val="en-US"/>
              </w:rPr>
              <w:t>03ef4f08-b7db-4d53-b687-37c041401f2e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E54E45" w:rsidRDefault="00277939">
            <w:pPr>
              <w:rPr>
                <w:sz w:val="22"/>
                <w:szCs w:val="22"/>
              </w:rPr>
            </w:pPr>
            <w:r w:rsidRPr="00E54E45">
              <w:rPr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</w:t>
            </w:r>
            <w:r w:rsidRPr="00E54E45">
              <w:rPr>
                <w:sz w:val="22"/>
                <w:szCs w:val="22"/>
              </w:rPr>
              <w:lastRenderedPageBreak/>
              <w:t>округ, территория ОГМС им. Е.К. Федорова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E54E45" w:rsidRDefault="00277939">
            <w:pPr>
              <w:rPr>
                <w:sz w:val="22"/>
                <w:szCs w:val="22"/>
              </w:rPr>
            </w:pPr>
          </w:p>
        </w:tc>
      </w:tr>
    </w:tbl>
    <w:p w:rsidR="00A54320" w:rsidRPr="00C860DF" w:rsidRDefault="00A54320" w:rsidP="00A54320">
      <w:pPr>
        <w:ind w:firstLine="708"/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A54320" w:rsidRPr="00C860DF" w:rsidRDefault="00A54320" w:rsidP="00A54320">
      <w:pPr>
        <w:rPr>
          <w:lang w:val="en-US"/>
        </w:rPr>
      </w:pPr>
    </w:p>
    <w:p w:rsidR="00926553" w:rsidRPr="00C860DF" w:rsidRDefault="00926553" w:rsidP="00926553">
      <w:pPr>
        <w:ind w:firstLine="709"/>
        <w:rPr>
          <w:lang w:val="en-US"/>
        </w:rPr>
      </w:pPr>
    </w:p>
    <w:sectPr w:rsidR="00926553" w:rsidRPr="00C860DF" w:rsidSect="003069E8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0CF" w:rsidRDefault="00A400CF">
      <w:r>
        <w:separator/>
      </w:r>
    </w:p>
  </w:endnote>
  <w:endnote w:type="continuationSeparator" w:id="0">
    <w:p w:rsidR="00A400CF" w:rsidRDefault="00A4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0CF" w:rsidRDefault="00A400CF">
      <w:r>
        <w:separator/>
      </w:r>
    </w:p>
  </w:footnote>
  <w:footnote w:type="continuationSeparator" w:id="0">
    <w:p w:rsidR="00A400CF" w:rsidRDefault="00A40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D7" w:rsidRDefault="00E929D7" w:rsidP="001655B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929D7" w:rsidRDefault="00E929D7" w:rsidP="00AA1BB1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D7" w:rsidRDefault="00E929D7" w:rsidP="001655B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B50A13">
      <w:rPr>
        <w:noProof/>
      </w:rPr>
      <w:t>3</w:t>
    </w:r>
    <w:r>
      <w:fldChar w:fldCharType="end"/>
    </w:r>
  </w:p>
  <w:p w:rsidR="00E929D7" w:rsidRDefault="00E929D7" w:rsidP="00AA1BB1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9316B"/>
    <w:multiLevelType w:val="hybridMultilevel"/>
    <w:tmpl w:val="D382A2BC"/>
    <w:lvl w:ilvl="0" w:tplc="F0EADEEE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3B0742"/>
    <w:multiLevelType w:val="hybridMultilevel"/>
    <w:tmpl w:val="80DC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D84655"/>
    <w:multiLevelType w:val="hybridMultilevel"/>
    <w:tmpl w:val="4F26E2C2"/>
    <w:lvl w:ilvl="0" w:tplc="850ED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1061E"/>
    <w:multiLevelType w:val="hybridMultilevel"/>
    <w:tmpl w:val="B48605A6"/>
    <w:lvl w:ilvl="0" w:tplc="FF9A4F82">
      <w:start w:val="1"/>
      <w:numFmt w:val="bullet"/>
      <w:pStyle w:val="12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C7"/>
    <w:rsid w:val="00027A20"/>
    <w:rsid w:val="000405EC"/>
    <w:rsid w:val="000D48A3"/>
    <w:rsid w:val="001655B7"/>
    <w:rsid w:val="0021636C"/>
    <w:rsid w:val="00220365"/>
    <w:rsid w:val="00262C63"/>
    <w:rsid w:val="002709DB"/>
    <w:rsid w:val="00277939"/>
    <w:rsid w:val="002A1154"/>
    <w:rsid w:val="002E5A63"/>
    <w:rsid w:val="003069E8"/>
    <w:rsid w:val="00317962"/>
    <w:rsid w:val="003224BC"/>
    <w:rsid w:val="00327CD0"/>
    <w:rsid w:val="00371010"/>
    <w:rsid w:val="003C6267"/>
    <w:rsid w:val="003E0526"/>
    <w:rsid w:val="003E2A4F"/>
    <w:rsid w:val="003F3CB4"/>
    <w:rsid w:val="00410D43"/>
    <w:rsid w:val="00414508"/>
    <w:rsid w:val="00473DAD"/>
    <w:rsid w:val="00481DB3"/>
    <w:rsid w:val="005009FF"/>
    <w:rsid w:val="005507FB"/>
    <w:rsid w:val="0057347C"/>
    <w:rsid w:val="005949AA"/>
    <w:rsid w:val="00597D1E"/>
    <w:rsid w:val="005F60C2"/>
    <w:rsid w:val="00602F2B"/>
    <w:rsid w:val="006039A8"/>
    <w:rsid w:val="006053B5"/>
    <w:rsid w:val="00633CB4"/>
    <w:rsid w:val="006861A5"/>
    <w:rsid w:val="006C17A5"/>
    <w:rsid w:val="006D1B42"/>
    <w:rsid w:val="006D4AE8"/>
    <w:rsid w:val="006D6898"/>
    <w:rsid w:val="0070473F"/>
    <w:rsid w:val="007961D4"/>
    <w:rsid w:val="007A55D7"/>
    <w:rsid w:val="008336BA"/>
    <w:rsid w:val="00836332"/>
    <w:rsid w:val="00837CE3"/>
    <w:rsid w:val="00850AE1"/>
    <w:rsid w:val="0086153F"/>
    <w:rsid w:val="008A164C"/>
    <w:rsid w:val="00915F61"/>
    <w:rsid w:val="00926553"/>
    <w:rsid w:val="00991742"/>
    <w:rsid w:val="009A310E"/>
    <w:rsid w:val="009D27FA"/>
    <w:rsid w:val="00A01CB7"/>
    <w:rsid w:val="00A14E2D"/>
    <w:rsid w:val="00A33DB9"/>
    <w:rsid w:val="00A34314"/>
    <w:rsid w:val="00A400CF"/>
    <w:rsid w:val="00A50852"/>
    <w:rsid w:val="00A54320"/>
    <w:rsid w:val="00A82C4A"/>
    <w:rsid w:val="00A9183C"/>
    <w:rsid w:val="00AA1BB1"/>
    <w:rsid w:val="00AD0389"/>
    <w:rsid w:val="00AE3AC9"/>
    <w:rsid w:val="00B07B7C"/>
    <w:rsid w:val="00B37DC7"/>
    <w:rsid w:val="00B50A13"/>
    <w:rsid w:val="00B55026"/>
    <w:rsid w:val="00B626C4"/>
    <w:rsid w:val="00B93E42"/>
    <w:rsid w:val="00C022BC"/>
    <w:rsid w:val="00C8287C"/>
    <w:rsid w:val="00C85229"/>
    <w:rsid w:val="00C860DF"/>
    <w:rsid w:val="00CA2F8D"/>
    <w:rsid w:val="00CB7C44"/>
    <w:rsid w:val="00CC609A"/>
    <w:rsid w:val="00CD6AE4"/>
    <w:rsid w:val="00D1032A"/>
    <w:rsid w:val="00D32224"/>
    <w:rsid w:val="00D7175E"/>
    <w:rsid w:val="00DF22B9"/>
    <w:rsid w:val="00E01571"/>
    <w:rsid w:val="00E36C43"/>
    <w:rsid w:val="00E54E45"/>
    <w:rsid w:val="00E929D7"/>
    <w:rsid w:val="00EB0AB9"/>
    <w:rsid w:val="00ED5D63"/>
    <w:rsid w:val="00F30C1C"/>
    <w:rsid w:val="00F422EE"/>
    <w:rsid w:val="00F7558B"/>
    <w:rsid w:val="00F7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0DF"/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F7558B"/>
    <w:pPr>
      <w:keepNext/>
      <w:outlineLvl w:val="0"/>
    </w:pPr>
    <w:rPr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7558B"/>
    <w:pPr>
      <w:keepNext/>
      <w:ind w:left="-142"/>
      <w:jc w:val="center"/>
      <w:outlineLvl w:val="2"/>
    </w:pPr>
    <w:rPr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7558B"/>
    <w:pPr>
      <w:keepNext/>
      <w:jc w:val="center"/>
      <w:outlineLvl w:val="3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Список маркир_основной 12"/>
    <w:basedOn w:val="a"/>
    <w:rsid w:val="00A9183C"/>
    <w:pPr>
      <w:numPr>
        <w:numId w:val="1"/>
      </w:numPr>
    </w:pPr>
  </w:style>
  <w:style w:type="paragraph" w:styleId="a3">
    <w:name w:val="Body Text Indent"/>
    <w:basedOn w:val="a"/>
    <w:link w:val="a4"/>
    <w:unhideWhenUsed/>
    <w:rsid w:val="00A9183C"/>
    <w:pPr>
      <w:ind w:firstLine="720"/>
      <w:jc w:val="both"/>
    </w:pPr>
    <w:rPr>
      <w:sz w:val="24"/>
      <w:szCs w:val="20"/>
      <w:lang w:val="x-none" w:eastAsia="x-none"/>
    </w:rPr>
  </w:style>
  <w:style w:type="character" w:customStyle="1" w:styleId="a4">
    <w:name w:val="Основной текст с отступом Знак"/>
    <w:link w:val="a3"/>
    <w:rsid w:val="00A9183C"/>
    <w:rPr>
      <w:sz w:val="24"/>
      <w:lang w:val="x-none" w:eastAsia="x-none"/>
    </w:rPr>
  </w:style>
  <w:style w:type="table" w:styleId="a5">
    <w:name w:val="Table Grid"/>
    <w:basedOn w:val="a1"/>
    <w:rsid w:val="00602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558B"/>
    <w:rPr>
      <w:b/>
      <w:sz w:val="32"/>
    </w:rPr>
  </w:style>
  <w:style w:type="character" w:customStyle="1" w:styleId="30">
    <w:name w:val="Заголовок 3 Знак"/>
    <w:basedOn w:val="a0"/>
    <w:link w:val="3"/>
    <w:rsid w:val="00F7558B"/>
    <w:rPr>
      <w:b/>
      <w:sz w:val="28"/>
    </w:rPr>
  </w:style>
  <w:style w:type="character" w:customStyle="1" w:styleId="40">
    <w:name w:val="Заголовок 4 Знак"/>
    <w:basedOn w:val="a0"/>
    <w:link w:val="4"/>
    <w:rsid w:val="00F7558B"/>
    <w:rPr>
      <w:b/>
      <w:sz w:val="28"/>
    </w:rPr>
  </w:style>
  <w:style w:type="paragraph" w:styleId="a6">
    <w:name w:val="Balloon Text"/>
    <w:basedOn w:val="a"/>
    <w:link w:val="a7"/>
    <w:rsid w:val="002709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709D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0DF"/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F7558B"/>
    <w:pPr>
      <w:keepNext/>
      <w:outlineLvl w:val="0"/>
    </w:pPr>
    <w:rPr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7558B"/>
    <w:pPr>
      <w:keepNext/>
      <w:ind w:left="-142"/>
      <w:jc w:val="center"/>
      <w:outlineLvl w:val="2"/>
    </w:pPr>
    <w:rPr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7558B"/>
    <w:pPr>
      <w:keepNext/>
      <w:jc w:val="center"/>
      <w:outlineLvl w:val="3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Список маркир_основной 12"/>
    <w:basedOn w:val="a"/>
    <w:rsid w:val="00A9183C"/>
    <w:pPr>
      <w:numPr>
        <w:numId w:val="1"/>
      </w:numPr>
    </w:pPr>
  </w:style>
  <w:style w:type="paragraph" w:styleId="a3">
    <w:name w:val="Body Text Indent"/>
    <w:basedOn w:val="a"/>
    <w:link w:val="a4"/>
    <w:unhideWhenUsed/>
    <w:rsid w:val="00A9183C"/>
    <w:pPr>
      <w:ind w:firstLine="720"/>
      <w:jc w:val="both"/>
    </w:pPr>
    <w:rPr>
      <w:sz w:val="24"/>
      <w:szCs w:val="20"/>
      <w:lang w:val="x-none" w:eastAsia="x-none"/>
    </w:rPr>
  </w:style>
  <w:style w:type="character" w:customStyle="1" w:styleId="a4">
    <w:name w:val="Основной текст с отступом Знак"/>
    <w:link w:val="a3"/>
    <w:rsid w:val="00A9183C"/>
    <w:rPr>
      <w:sz w:val="24"/>
      <w:lang w:val="x-none" w:eastAsia="x-none"/>
    </w:rPr>
  </w:style>
  <w:style w:type="table" w:styleId="a5">
    <w:name w:val="Table Grid"/>
    <w:basedOn w:val="a1"/>
    <w:rsid w:val="00602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558B"/>
    <w:rPr>
      <w:b/>
      <w:sz w:val="32"/>
    </w:rPr>
  </w:style>
  <w:style w:type="character" w:customStyle="1" w:styleId="30">
    <w:name w:val="Заголовок 3 Знак"/>
    <w:basedOn w:val="a0"/>
    <w:link w:val="3"/>
    <w:rsid w:val="00F7558B"/>
    <w:rPr>
      <w:b/>
      <w:sz w:val="28"/>
    </w:rPr>
  </w:style>
  <w:style w:type="character" w:customStyle="1" w:styleId="40">
    <w:name w:val="Заголовок 4 Знак"/>
    <w:basedOn w:val="a0"/>
    <w:link w:val="4"/>
    <w:rsid w:val="00F7558B"/>
    <w:rPr>
      <w:b/>
      <w:sz w:val="28"/>
    </w:rPr>
  </w:style>
  <w:style w:type="paragraph" w:styleId="a6">
    <w:name w:val="Balloon Text"/>
    <w:basedOn w:val="a"/>
    <w:link w:val="a7"/>
    <w:rsid w:val="002709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709D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6;&#1083;&#1082;&#1086;&#1074;&#1072;\AppData\Roaming\eDocs\%7b84B3D7F9-A2BD-4698-A6F2-99D095F95312%7d\&#1056;&#1072;&#1089;&#1087;&#1086;&#1088;&#1103;&#1078;&#1077;&#1085;&#1080;&#1077;%20&#1040;&#1076;&#1084;&#1080;&#1085;&#1080;&#1089;&#1090;&#1088;&#1072;&#1094;&#1080;&#1080;%20&#1075;&#1086;&#1088;&#1086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 города</Template>
  <TotalTime>2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Администрации города Дудинки от 00.00.0000 № 00 «»</vt:lpstr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города Дудинки от 00.00.0000 № 00 «»</dc:title>
  <dc:creator>Волкова</dc:creator>
  <cp:lastModifiedBy>kotlyarova</cp:lastModifiedBy>
  <cp:revision>5</cp:revision>
  <cp:lastPrinted>2026-03-24T02:31:00Z</cp:lastPrinted>
  <dcterms:created xsi:type="dcterms:W3CDTF">2026-03-23T03:53:00Z</dcterms:created>
  <dcterms:modified xsi:type="dcterms:W3CDTF">2026-03-24T02:31:00Z</dcterms:modified>
</cp:coreProperties>
</file>