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E1" w:rsidRPr="007547E1" w:rsidRDefault="00A54320" w:rsidP="00A54320">
      <w:pPr>
        <w:ind w:left="6120"/>
        <w:rPr>
          <w:sz w:val="20"/>
          <w:szCs w:val="20"/>
        </w:rPr>
      </w:pPr>
      <w:r w:rsidRPr="007547E1">
        <w:rPr>
          <w:sz w:val="20"/>
          <w:szCs w:val="20"/>
        </w:rPr>
        <w:t>Приложение</w:t>
      </w:r>
      <w:r w:rsidR="007547E1" w:rsidRPr="007547E1">
        <w:rPr>
          <w:sz w:val="20"/>
          <w:szCs w:val="20"/>
        </w:rPr>
        <w:t xml:space="preserve"> </w:t>
      </w:r>
      <w:r w:rsidRPr="007547E1">
        <w:rPr>
          <w:sz w:val="20"/>
          <w:szCs w:val="20"/>
        </w:rPr>
        <w:t xml:space="preserve">к </w:t>
      </w:r>
      <w:r w:rsidR="007547E1" w:rsidRPr="007547E1">
        <w:rPr>
          <w:sz w:val="20"/>
          <w:szCs w:val="20"/>
        </w:rPr>
        <w:t>п</w:t>
      </w:r>
      <w:r w:rsidR="00D368DD" w:rsidRPr="007547E1">
        <w:rPr>
          <w:sz w:val="20"/>
          <w:szCs w:val="20"/>
        </w:rPr>
        <w:t xml:space="preserve">остановлению </w:t>
      </w:r>
    </w:p>
    <w:p w:rsidR="00A54320" w:rsidRPr="007547E1" w:rsidRDefault="00D368DD" w:rsidP="00A54320">
      <w:pPr>
        <w:ind w:left="6120"/>
        <w:rPr>
          <w:sz w:val="20"/>
          <w:szCs w:val="20"/>
        </w:rPr>
      </w:pPr>
      <w:r w:rsidRPr="007547E1">
        <w:rPr>
          <w:sz w:val="20"/>
          <w:szCs w:val="20"/>
        </w:rPr>
        <w:t>Администрации муниципального района</w:t>
      </w:r>
      <w:r w:rsidR="003069E8" w:rsidRPr="007547E1">
        <w:rPr>
          <w:sz w:val="20"/>
          <w:szCs w:val="20"/>
        </w:rPr>
        <w:br/>
      </w:r>
      <w:r w:rsidR="007547E1">
        <w:rPr>
          <w:sz w:val="20"/>
          <w:szCs w:val="20"/>
        </w:rPr>
        <w:t>от 30.04.2026 № 671</w:t>
      </w:r>
      <w:bookmarkStart w:id="0" w:name="_GoBack"/>
      <w:bookmarkEnd w:id="0"/>
    </w:p>
    <w:p w:rsidR="00A54320" w:rsidRPr="003E2A4F" w:rsidRDefault="00A54320" w:rsidP="00A54320"/>
    <w:p w:rsidR="00A54320" w:rsidRPr="003E2A4F" w:rsidRDefault="00A54320" w:rsidP="003069E8">
      <w:pPr>
        <w:jc w:val="center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1554"/>
        <w:gridCol w:w="1697"/>
        <w:gridCol w:w="2372"/>
        <w:gridCol w:w="1676"/>
      </w:tblGrid>
      <w:tr w:rsidR="00277939" w:rsidTr="000235D9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Default="0027793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Аннулируемый адрес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Default="0027793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Уникальный номер в ГАР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Default="0027793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объектов недвижимости (при наличии)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Default="0027793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Присвоенный адрес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Default="0027793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Кадастровый номер объектов недвижимости (при наличии)</w:t>
            </w:r>
          </w:p>
        </w:tc>
      </w:tr>
      <w:tr w:rsidR="00277939" w:rsidTr="000235D9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0235D9" w:rsidRDefault="00277939">
            <w:pPr>
              <w:rPr>
                <w:color w:val="000000"/>
                <w:sz w:val="22"/>
                <w:szCs w:val="22"/>
                <w:lang w:eastAsia="ru-RU"/>
              </w:rPr>
            </w:pPr>
            <w:r w:rsidRPr="000235D9">
              <w:rPr>
                <w:color w:val="000000"/>
                <w:sz w:val="22"/>
                <w:szCs w:val="22"/>
              </w:rPr>
              <w:t>Российская Федерация Красноярский край, муниципальный район Таймырский Долгано-Ненецкий, городское поселение Диксон, территория Аэропорт о. Средний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0235D9" w:rsidRDefault="00277939">
            <w:pPr>
              <w:rPr>
                <w:color w:val="000000"/>
                <w:sz w:val="22"/>
                <w:szCs w:val="22"/>
              </w:rPr>
            </w:pPr>
            <w:r w:rsidRPr="000235D9">
              <w:rPr>
                <w:sz w:val="22"/>
                <w:szCs w:val="22"/>
              </w:rPr>
              <w:br/>
            </w:r>
            <w:r w:rsidRPr="000235D9">
              <w:rPr>
                <w:color w:val="2D2F39"/>
                <w:sz w:val="22"/>
                <w:szCs w:val="22"/>
                <w:shd w:val="clear" w:color="auto" w:fill="FFFFFF"/>
              </w:rPr>
              <w:t>450428b0-4a56-4058-a30e-e4c390b4edbd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01780B" w:rsidRDefault="00277939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4422CF" w:rsidRDefault="00277939" w:rsidP="00D368DD">
            <w:pPr>
              <w:rPr>
                <w:color w:val="000000"/>
                <w:sz w:val="22"/>
                <w:szCs w:val="22"/>
              </w:rPr>
            </w:pPr>
            <w:r w:rsidRPr="004422CF">
              <w:rPr>
                <w:color w:val="000000"/>
                <w:sz w:val="22"/>
                <w:szCs w:val="22"/>
              </w:rPr>
              <w:t>Российская Федерация, Красноярский край, Таймырский Долгано-Ненецкий муниципальный округ, территория Средний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Default="00277939">
            <w:pPr>
              <w:rPr>
                <w:color w:val="000000"/>
                <w:sz w:val="22"/>
                <w:szCs w:val="22"/>
              </w:rPr>
            </w:pPr>
          </w:p>
        </w:tc>
      </w:tr>
      <w:tr w:rsidR="00277939" w:rsidTr="000235D9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0235D9" w:rsidRDefault="00277939">
            <w:pPr>
              <w:rPr>
                <w:color w:val="000000"/>
                <w:sz w:val="22"/>
                <w:szCs w:val="22"/>
                <w:lang w:eastAsia="ru-RU"/>
              </w:rPr>
            </w:pPr>
            <w:r w:rsidRPr="000235D9">
              <w:rPr>
                <w:color w:val="000000"/>
                <w:sz w:val="22"/>
                <w:szCs w:val="22"/>
              </w:rPr>
              <w:t xml:space="preserve">Российская Федерация Красноярский край, муниципальный район Таймырский Долгано-Ненецкий, городское поселение Диксон, территория ГФ Колба,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0235D9" w:rsidRDefault="00277939">
            <w:pPr>
              <w:rPr>
                <w:color w:val="000000"/>
                <w:sz w:val="22"/>
                <w:szCs w:val="22"/>
                <w:lang w:val="en-US"/>
              </w:rPr>
            </w:pPr>
            <w:r w:rsidRPr="007547E1">
              <w:rPr>
                <w:sz w:val="22"/>
                <w:szCs w:val="22"/>
                <w:lang w:val="en-US"/>
              </w:rPr>
              <w:br/>
            </w:r>
            <w:r w:rsidRPr="000235D9">
              <w:rPr>
                <w:color w:val="2D2F39"/>
                <w:sz w:val="22"/>
                <w:szCs w:val="22"/>
                <w:shd w:val="clear" w:color="auto" w:fill="FFFFFF"/>
                <w:lang w:val="en-US"/>
              </w:rPr>
              <w:t>7b8f69db-357b-42b0-b8cb-d0e0e730a3f5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01780B" w:rsidRDefault="00277939">
            <w:pPr>
              <w:rPr>
                <w:color w:val="000000"/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4422CF" w:rsidRDefault="00277939" w:rsidP="00D368DD">
            <w:pPr>
              <w:rPr>
                <w:color w:val="000000"/>
                <w:sz w:val="22"/>
                <w:szCs w:val="22"/>
                <w:lang w:eastAsia="ru-RU"/>
              </w:rPr>
            </w:pPr>
            <w:r w:rsidRPr="004422CF">
              <w:rPr>
                <w:color w:val="000000"/>
                <w:sz w:val="22"/>
                <w:szCs w:val="22"/>
              </w:rPr>
              <w:t>Российская Федерация, Красноярский край, Таймырский Долгано-Ненецкий муниципальный округ, территория  Колба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Default="00277939">
            <w:pPr>
              <w:rPr>
                <w:color w:val="000000"/>
                <w:sz w:val="22"/>
                <w:szCs w:val="22"/>
              </w:rPr>
            </w:pPr>
          </w:p>
        </w:tc>
      </w:tr>
      <w:tr w:rsidR="00277939" w:rsidTr="000235D9">
        <w:trPr>
          <w:trHeight w:val="2725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0235D9" w:rsidRDefault="00277939">
            <w:pPr>
              <w:rPr>
                <w:color w:val="000000"/>
                <w:sz w:val="22"/>
                <w:szCs w:val="22"/>
                <w:lang w:eastAsia="ru-RU"/>
              </w:rPr>
            </w:pPr>
            <w:r w:rsidRPr="000235D9">
              <w:rPr>
                <w:color w:val="000000"/>
                <w:sz w:val="22"/>
                <w:szCs w:val="22"/>
              </w:rPr>
              <w:t>Российская Федерация Красноярский край, муниципальный район Таймырский Долгано-Ненецкий, городское поселение Диксон, территория Радион</w:t>
            </w:r>
            <w:r w:rsidR="000235D9" w:rsidRPr="000235D9">
              <w:rPr>
                <w:color w:val="000000"/>
                <w:sz w:val="22"/>
                <w:szCs w:val="22"/>
              </w:rPr>
              <w:t xml:space="preserve">авигационная станция </w:t>
            </w:r>
            <w:proofErr w:type="spellStart"/>
            <w:r w:rsidR="000235D9" w:rsidRPr="000235D9">
              <w:rPr>
                <w:color w:val="000000"/>
                <w:sz w:val="22"/>
                <w:szCs w:val="22"/>
              </w:rPr>
              <w:t>Стерлегова</w:t>
            </w:r>
            <w:proofErr w:type="spellEnd"/>
            <w:r w:rsidRPr="000235D9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0235D9" w:rsidRDefault="00277939">
            <w:pPr>
              <w:rPr>
                <w:color w:val="000000"/>
                <w:sz w:val="22"/>
                <w:szCs w:val="22"/>
                <w:lang w:val="en-US"/>
              </w:rPr>
            </w:pPr>
            <w:r w:rsidRPr="000235D9">
              <w:rPr>
                <w:sz w:val="22"/>
                <w:szCs w:val="22"/>
              </w:rPr>
              <w:br/>
            </w:r>
            <w:r w:rsidRPr="000235D9">
              <w:rPr>
                <w:color w:val="2D2F39"/>
                <w:sz w:val="22"/>
                <w:szCs w:val="22"/>
                <w:shd w:val="clear" w:color="auto" w:fill="FFFFFF"/>
              </w:rPr>
              <w:t>deeb3153-8d1d-4696-837c-0f348331a086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Pr="0001780B" w:rsidRDefault="00277939">
            <w:pPr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939" w:rsidRPr="004422CF" w:rsidRDefault="00277939">
            <w:pPr>
              <w:rPr>
                <w:color w:val="000000"/>
                <w:sz w:val="22"/>
                <w:szCs w:val="22"/>
              </w:rPr>
            </w:pPr>
            <w:r w:rsidRPr="004422CF">
              <w:rPr>
                <w:color w:val="000000"/>
                <w:sz w:val="22"/>
                <w:szCs w:val="22"/>
              </w:rPr>
              <w:t xml:space="preserve">Российская Федерация, Красноярский край, Таймырский Долгано-Ненецкий муниципальный округ, территория </w:t>
            </w:r>
            <w:proofErr w:type="spellStart"/>
            <w:r w:rsidRPr="004422CF">
              <w:rPr>
                <w:color w:val="000000"/>
                <w:sz w:val="22"/>
                <w:szCs w:val="22"/>
              </w:rPr>
              <w:t>Стерлегова</w:t>
            </w:r>
            <w:proofErr w:type="spellEnd"/>
            <w:r w:rsidRPr="004422C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39" w:rsidRDefault="00277939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A54320" w:rsidRPr="00DC37C0" w:rsidRDefault="00A54320" w:rsidP="00A54320">
      <w:pPr>
        <w:ind w:firstLine="708"/>
      </w:pPr>
    </w:p>
    <w:p w:rsidR="00DE1B78" w:rsidRPr="00DC37C0" w:rsidRDefault="00DE1B78" w:rsidP="00A54320">
      <w:pPr>
        <w:ind w:firstLine="708"/>
      </w:pPr>
    </w:p>
    <w:p w:rsidR="00DE1B78" w:rsidRPr="00DC37C0" w:rsidRDefault="00DE1B78" w:rsidP="00A54320">
      <w:pPr>
        <w:ind w:firstLine="708"/>
      </w:pPr>
    </w:p>
    <w:p w:rsidR="00DE1B78" w:rsidRPr="00B40862" w:rsidRDefault="00DE1B78" w:rsidP="00A54320">
      <w:pPr>
        <w:ind w:firstLine="708"/>
      </w:pPr>
    </w:p>
    <w:p w:rsidR="000235D9" w:rsidRPr="000235D9" w:rsidRDefault="000235D9" w:rsidP="000235D9">
      <w:pPr>
        <w:ind w:firstLine="709"/>
      </w:pPr>
    </w:p>
    <w:sectPr w:rsidR="000235D9" w:rsidRPr="000235D9" w:rsidSect="003069E8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22C" w:rsidRDefault="0060222C">
      <w:r>
        <w:separator/>
      </w:r>
    </w:p>
  </w:endnote>
  <w:endnote w:type="continuationSeparator" w:id="0">
    <w:p w:rsidR="0060222C" w:rsidRDefault="00602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22C" w:rsidRDefault="0060222C">
      <w:r>
        <w:separator/>
      </w:r>
    </w:p>
  </w:footnote>
  <w:footnote w:type="continuationSeparator" w:id="0">
    <w:p w:rsidR="0060222C" w:rsidRDefault="00602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9D7" w:rsidRDefault="00E929D7" w:rsidP="001655B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E929D7" w:rsidRDefault="00E929D7" w:rsidP="00AA1BB1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9D7" w:rsidRDefault="00E929D7" w:rsidP="001655B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D368DD">
      <w:rPr>
        <w:noProof/>
      </w:rPr>
      <w:t>2</w:t>
    </w:r>
    <w:r>
      <w:fldChar w:fldCharType="end"/>
    </w:r>
  </w:p>
  <w:p w:rsidR="00E929D7" w:rsidRDefault="00E929D7" w:rsidP="00AA1BB1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1061E"/>
    <w:multiLevelType w:val="hybridMultilevel"/>
    <w:tmpl w:val="B48605A6"/>
    <w:lvl w:ilvl="0" w:tplc="FF9A4F82">
      <w:start w:val="1"/>
      <w:numFmt w:val="bullet"/>
      <w:pStyle w:val="12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C7"/>
    <w:rsid w:val="0001780B"/>
    <w:rsid w:val="000235D9"/>
    <w:rsid w:val="000405EC"/>
    <w:rsid w:val="0009063E"/>
    <w:rsid w:val="000D71AE"/>
    <w:rsid w:val="001655B7"/>
    <w:rsid w:val="00220365"/>
    <w:rsid w:val="00262C63"/>
    <w:rsid w:val="00277939"/>
    <w:rsid w:val="002E5A63"/>
    <w:rsid w:val="003069E8"/>
    <w:rsid w:val="00317962"/>
    <w:rsid w:val="00327CD0"/>
    <w:rsid w:val="003C6267"/>
    <w:rsid w:val="003E0526"/>
    <w:rsid w:val="003E2A4F"/>
    <w:rsid w:val="003F3CB4"/>
    <w:rsid w:val="00410D43"/>
    <w:rsid w:val="00414508"/>
    <w:rsid w:val="004422CF"/>
    <w:rsid w:val="00481DB3"/>
    <w:rsid w:val="005507FB"/>
    <w:rsid w:val="0057347C"/>
    <w:rsid w:val="005949AA"/>
    <w:rsid w:val="005F60C2"/>
    <w:rsid w:val="0060222C"/>
    <w:rsid w:val="00602F2B"/>
    <w:rsid w:val="006053B5"/>
    <w:rsid w:val="006A7A26"/>
    <w:rsid w:val="006D1B42"/>
    <w:rsid w:val="006D4AE8"/>
    <w:rsid w:val="006D6898"/>
    <w:rsid w:val="0070473F"/>
    <w:rsid w:val="007547E1"/>
    <w:rsid w:val="007961D4"/>
    <w:rsid w:val="007A55D7"/>
    <w:rsid w:val="007C18C4"/>
    <w:rsid w:val="008336BA"/>
    <w:rsid w:val="00837CE3"/>
    <w:rsid w:val="00850AE1"/>
    <w:rsid w:val="00915F61"/>
    <w:rsid w:val="00926553"/>
    <w:rsid w:val="009A310E"/>
    <w:rsid w:val="009D27FA"/>
    <w:rsid w:val="00A01CB7"/>
    <w:rsid w:val="00A14E2D"/>
    <w:rsid w:val="00A228DE"/>
    <w:rsid w:val="00A33DB9"/>
    <w:rsid w:val="00A34314"/>
    <w:rsid w:val="00A50852"/>
    <w:rsid w:val="00A54320"/>
    <w:rsid w:val="00A9183C"/>
    <w:rsid w:val="00AA1BB1"/>
    <w:rsid w:val="00AD09A4"/>
    <w:rsid w:val="00AE3AC9"/>
    <w:rsid w:val="00B07B7C"/>
    <w:rsid w:val="00B37DC7"/>
    <w:rsid w:val="00B40862"/>
    <w:rsid w:val="00B55026"/>
    <w:rsid w:val="00B626C4"/>
    <w:rsid w:val="00C8287C"/>
    <w:rsid w:val="00C85229"/>
    <w:rsid w:val="00C860DF"/>
    <w:rsid w:val="00CA2F8D"/>
    <w:rsid w:val="00CB7C44"/>
    <w:rsid w:val="00CC609A"/>
    <w:rsid w:val="00CD6AE4"/>
    <w:rsid w:val="00D1032A"/>
    <w:rsid w:val="00D32224"/>
    <w:rsid w:val="00D368DD"/>
    <w:rsid w:val="00D54985"/>
    <w:rsid w:val="00D7175E"/>
    <w:rsid w:val="00DA3AE0"/>
    <w:rsid w:val="00DC37C0"/>
    <w:rsid w:val="00DE1B78"/>
    <w:rsid w:val="00DF22B9"/>
    <w:rsid w:val="00E01571"/>
    <w:rsid w:val="00E36C43"/>
    <w:rsid w:val="00E929D7"/>
    <w:rsid w:val="00EB0AB9"/>
    <w:rsid w:val="00F4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0DF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Список маркир_основной 12"/>
    <w:basedOn w:val="a"/>
    <w:rsid w:val="00A9183C"/>
    <w:pPr>
      <w:numPr>
        <w:numId w:val="1"/>
      </w:numPr>
    </w:pPr>
  </w:style>
  <w:style w:type="paragraph" w:styleId="a3">
    <w:name w:val="Body Text Indent"/>
    <w:basedOn w:val="a"/>
    <w:link w:val="a4"/>
    <w:unhideWhenUsed/>
    <w:rsid w:val="00A9183C"/>
    <w:pPr>
      <w:ind w:firstLine="720"/>
      <w:jc w:val="both"/>
    </w:pPr>
    <w:rPr>
      <w:sz w:val="24"/>
      <w:szCs w:val="20"/>
      <w:lang w:val="x-none" w:eastAsia="x-none"/>
    </w:rPr>
  </w:style>
  <w:style w:type="character" w:customStyle="1" w:styleId="a4">
    <w:name w:val="Основной текст с отступом Знак"/>
    <w:link w:val="a3"/>
    <w:rsid w:val="00A9183C"/>
    <w:rPr>
      <w:sz w:val="24"/>
      <w:lang w:val="x-none" w:eastAsia="x-none"/>
    </w:rPr>
  </w:style>
  <w:style w:type="table" w:styleId="a5">
    <w:name w:val="Table Grid"/>
    <w:basedOn w:val="a1"/>
    <w:rsid w:val="00602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0235D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0DF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Список маркир_основной 12"/>
    <w:basedOn w:val="a"/>
    <w:rsid w:val="00A9183C"/>
    <w:pPr>
      <w:numPr>
        <w:numId w:val="1"/>
      </w:numPr>
    </w:pPr>
  </w:style>
  <w:style w:type="paragraph" w:styleId="a3">
    <w:name w:val="Body Text Indent"/>
    <w:basedOn w:val="a"/>
    <w:link w:val="a4"/>
    <w:unhideWhenUsed/>
    <w:rsid w:val="00A9183C"/>
    <w:pPr>
      <w:ind w:firstLine="720"/>
      <w:jc w:val="both"/>
    </w:pPr>
    <w:rPr>
      <w:sz w:val="24"/>
      <w:szCs w:val="20"/>
      <w:lang w:val="x-none" w:eastAsia="x-none"/>
    </w:rPr>
  </w:style>
  <w:style w:type="character" w:customStyle="1" w:styleId="a4">
    <w:name w:val="Основной текст с отступом Знак"/>
    <w:link w:val="a3"/>
    <w:rsid w:val="00A9183C"/>
    <w:rPr>
      <w:sz w:val="24"/>
      <w:lang w:val="x-none" w:eastAsia="x-none"/>
    </w:rPr>
  </w:style>
  <w:style w:type="table" w:styleId="a5">
    <w:name w:val="Table Grid"/>
    <w:basedOn w:val="a1"/>
    <w:rsid w:val="00602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0235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86;&#1083;&#1082;&#1086;&#1074;&#1072;\AppData\Roaming\eDocs\%7b84B3D7F9-A2BD-4698-A6F2-99D095F95312%7d\&#1056;&#1072;&#1089;&#1087;&#1086;&#1088;&#1103;&#1078;&#1077;&#1085;&#1080;&#1077;%20&#1040;&#1076;&#1084;&#1080;&#1085;&#1080;&#1089;&#1090;&#1088;&#1072;&#1094;&#1080;&#1080;%20&#1075;&#1086;&#1088;&#1086;&#1076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 города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Администрации города Дудинки от 00.00.0000 № 00 «»</vt:lpstr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Администрации города Дудинки от 00.00.0000 № 00 «»</dc:title>
  <dc:creator>Волкова</dc:creator>
  <cp:lastModifiedBy>kotlyarova</cp:lastModifiedBy>
  <cp:revision>3</cp:revision>
  <cp:lastPrinted>2026-05-04T04:51:00Z</cp:lastPrinted>
  <dcterms:created xsi:type="dcterms:W3CDTF">2026-05-04T04:50:00Z</dcterms:created>
  <dcterms:modified xsi:type="dcterms:W3CDTF">2026-05-04T04:51:00Z</dcterms:modified>
</cp:coreProperties>
</file>